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459BD4" w14:textId="766E6BD6"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F56515">
        <w:rPr>
          <w:rFonts w:ascii="Arial" w:hAnsi="Arial" w:cs="Arial"/>
          <w:b/>
          <w:bCs/>
          <w:sz w:val="24"/>
        </w:rPr>
        <w:t>2</w:t>
      </w:r>
      <w:r w:rsidR="00F32D09">
        <w:rPr>
          <w:rFonts w:ascii="Arial" w:hAnsi="Arial" w:cs="Arial"/>
          <w:b/>
          <w:bCs/>
          <w:sz w:val="24"/>
        </w:rPr>
        <w:t>5</w:t>
      </w:r>
      <w:r w:rsidR="00915647">
        <w:rPr>
          <w:rFonts w:ascii="Arial" w:hAnsi="Arial" w:cs="Arial"/>
          <w:b/>
          <w:bCs/>
          <w:sz w:val="24"/>
        </w:rPr>
        <w:t>-bis</w:t>
      </w:r>
      <w:r>
        <w:rPr>
          <w:rFonts w:ascii="Arial" w:hAnsi="Arial" w:cs="Arial"/>
          <w:b/>
          <w:bCs/>
          <w:sz w:val="24"/>
        </w:rPr>
        <w:tab/>
      </w:r>
      <w:r w:rsidR="00246C77" w:rsidRPr="00246C77">
        <w:rPr>
          <w:rFonts w:ascii="Arial" w:hAnsi="Arial" w:cs="Arial"/>
          <w:b/>
          <w:bCs/>
          <w:sz w:val="24"/>
        </w:rPr>
        <w:t>R3-2</w:t>
      </w:r>
      <w:r w:rsidR="00946514">
        <w:rPr>
          <w:rFonts w:ascii="Arial" w:hAnsi="Arial" w:cs="Arial"/>
          <w:b/>
          <w:bCs/>
          <w:sz w:val="24"/>
        </w:rPr>
        <w:t>4</w:t>
      </w:r>
      <w:r w:rsidR="00915647">
        <w:rPr>
          <w:rFonts w:ascii="Arial" w:hAnsi="Arial" w:cs="Arial"/>
          <w:b/>
          <w:bCs/>
          <w:sz w:val="24"/>
        </w:rPr>
        <w:t>5004</w:t>
      </w:r>
    </w:p>
    <w:p w14:paraId="3477DC19" w14:textId="5D080978" w:rsidR="000F7ECB" w:rsidRPr="0010618D" w:rsidRDefault="00915647" w:rsidP="00E67553">
      <w:pPr>
        <w:spacing w:after="60"/>
        <w:ind w:left="1985" w:hanging="1985"/>
        <w:rPr>
          <w:rFonts w:ascii="Arial" w:hAnsi="Arial" w:cs="Arial"/>
          <w:bCs/>
        </w:rPr>
      </w:pPr>
      <w:r>
        <w:rPr>
          <w:rFonts w:ascii="Arial" w:hAnsi="Arial" w:cs="Arial"/>
          <w:b/>
          <w:sz w:val="24"/>
        </w:rPr>
        <w:t>Hefei</w:t>
      </w:r>
      <w:r w:rsidR="00F32D09">
        <w:rPr>
          <w:rFonts w:ascii="Arial" w:hAnsi="Arial" w:cs="Arial"/>
          <w:b/>
          <w:sz w:val="24"/>
        </w:rPr>
        <w:t xml:space="preserve">, </w:t>
      </w:r>
      <w:r>
        <w:rPr>
          <w:rFonts w:ascii="Arial" w:hAnsi="Arial" w:cs="Arial"/>
          <w:b/>
          <w:sz w:val="24"/>
        </w:rPr>
        <w:t>China</w:t>
      </w:r>
      <w:r w:rsidR="00E67553">
        <w:rPr>
          <w:rFonts w:ascii="Arial" w:hAnsi="Arial" w:cs="Arial"/>
          <w:b/>
          <w:sz w:val="24"/>
        </w:rPr>
        <w:t xml:space="preserve">, </w:t>
      </w:r>
      <w:r w:rsidR="00F32D09">
        <w:rPr>
          <w:rFonts w:ascii="Arial" w:hAnsi="Arial" w:cs="Arial"/>
          <w:b/>
          <w:sz w:val="24"/>
        </w:rPr>
        <w:t>1</w:t>
      </w:r>
      <w:r>
        <w:rPr>
          <w:rFonts w:ascii="Arial" w:hAnsi="Arial" w:cs="Arial"/>
          <w:b/>
          <w:sz w:val="24"/>
        </w:rPr>
        <w:t>4</w:t>
      </w:r>
      <w:r w:rsidR="00E67553" w:rsidRPr="00787633">
        <w:rPr>
          <w:rFonts w:ascii="Arial" w:hAnsi="Arial"/>
          <w:b/>
          <w:noProof/>
          <w:sz w:val="24"/>
          <w:vertAlign w:val="superscript"/>
          <w:lang w:eastAsia="en-US"/>
        </w:rPr>
        <w:t>th</w:t>
      </w:r>
      <w:r w:rsidR="00E67553">
        <w:rPr>
          <w:rFonts w:ascii="Arial" w:hAnsi="Arial" w:cs="Arial"/>
          <w:b/>
          <w:sz w:val="24"/>
        </w:rPr>
        <w:t xml:space="preserve"> - </w:t>
      </w:r>
      <w:r>
        <w:rPr>
          <w:rFonts w:ascii="Arial" w:hAnsi="Arial" w:cs="Arial"/>
          <w:b/>
          <w:sz w:val="24"/>
        </w:rPr>
        <w:t>18</w:t>
      </w:r>
      <w:r w:rsidR="004737BD" w:rsidRPr="004737BD">
        <w:rPr>
          <w:rFonts w:ascii="Arial" w:hAnsi="Arial" w:cs="Arial"/>
          <w:b/>
          <w:sz w:val="24"/>
          <w:vertAlign w:val="superscript"/>
        </w:rPr>
        <w:t>th</w:t>
      </w:r>
      <w:r w:rsidR="004737BD">
        <w:rPr>
          <w:rFonts w:ascii="Arial" w:hAnsi="Arial" w:cs="Arial"/>
          <w:b/>
          <w:sz w:val="24"/>
        </w:rPr>
        <w:t xml:space="preserve"> </w:t>
      </w:r>
      <w:r>
        <w:rPr>
          <w:rFonts w:ascii="Arial" w:hAnsi="Arial" w:cs="Arial"/>
          <w:b/>
          <w:sz w:val="24"/>
        </w:rPr>
        <w:t>October</w:t>
      </w:r>
      <w:r w:rsidR="00E67553">
        <w:rPr>
          <w:rFonts w:ascii="Arial" w:hAnsi="Arial" w:cs="Arial"/>
          <w:b/>
          <w:sz w:val="24"/>
        </w:rPr>
        <w:t xml:space="preserve"> 202</w:t>
      </w:r>
      <w:r w:rsidR="00946514">
        <w:rPr>
          <w:rFonts w:ascii="Arial" w:hAnsi="Arial" w:cs="Arial"/>
          <w:b/>
          <w:sz w:val="24"/>
        </w:rPr>
        <w:t>4</w:t>
      </w:r>
    </w:p>
    <w:p w14:paraId="75437AE1" w14:textId="77777777" w:rsidR="00492C7E" w:rsidRDefault="00492C7E" w:rsidP="00492C7E">
      <w:pPr>
        <w:spacing w:after="60"/>
        <w:ind w:left="1985" w:hanging="1985"/>
        <w:rPr>
          <w:rFonts w:ascii="Arial" w:hAnsi="Arial" w:cs="Arial"/>
          <w:b/>
        </w:rPr>
      </w:pPr>
    </w:p>
    <w:p w14:paraId="38CDF4BD" w14:textId="77777777" w:rsidR="00492C7E" w:rsidRDefault="00492C7E" w:rsidP="00492C7E">
      <w:pPr>
        <w:spacing w:after="60"/>
        <w:ind w:left="1985" w:hanging="1985"/>
        <w:rPr>
          <w:rFonts w:ascii="Arial" w:hAnsi="Arial" w:cs="Arial"/>
          <w:b/>
        </w:rPr>
      </w:pPr>
    </w:p>
    <w:p w14:paraId="5032B8D2" w14:textId="4F12B1EF"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193438" w:rsidRPr="00193438">
        <w:rPr>
          <w:rFonts w:ascii="Arial" w:hAnsi="Arial" w:cs="Arial"/>
          <w:b/>
        </w:rPr>
        <w:t>TR 30.531 v1.</w:t>
      </w:r>
      <w:r w:rsidR="00946514">
        <w:rPr>
          <w:rFonts w:ascii="Arial" w:hAnsi="Arial" w:cs="Arial"/>
          <w:b/>
        </w:rPr>
        <w:t>5</w:t>
      </w:r>
      <w:r w:rsidR="00915647">
        <w:rPr>
          <w:rFonts w:ascii="Arial" w:hAnsi="Arial" w:cs="Arial"/>
          <w:b/>
        </w:rPr>
        <w:t>4</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77777777"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4737BD">
        <w:rPr>
          <w:rFonts w:ascii="Arial" w:hAnsi="Arial" w:cs="Arial"/>
          <w:b/>
        </w:rPr>
        <w:t>8</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51DA4342" w14:textId="3E9A2FAE" w:rsidR="0045428D" w:rsidRDefault="004B45C0" w:rsidP="004B45C0">
      <w:pPr>
        <w:tabs>
          <w:tab w:val="left" w:pos="3119"/>
        </w:tabs>
        <w:rPr>
          <w:noProof/>
          <w:sz w:val="24"/>
          <w:szCs w:val="24"/>
          <w:lang w:val="en-US"/>
        </w:rPr>
      </w:pPr>
      <w:r>
        <w:rPr>
          <w:rFonts w:eastAsia="Batang"/>
          <w:sz w:val="24"/>
          <w:szCs w:val="24"/>
        </w:rPr>
        <w:t>T</w:t>
      </w:r>
      <w:r w:rsidR="0049431D" w:rsidRPr="0049431D">
        <w:rPr>
          <w:rFonts w:eastAsia="Batang" w:hint="eastAsia"/>
          <w:sz w:val="24"/>
          <w:szCs w:val="24"/>
        </w:rPr>
        <w:t>his contribution</w:t>
      </w:r>
      <w:r>
        <w:rPr>
          <w:rFonts w:eastAsia="Batang"/>
          <w:sz w:val="24"/>
          <w:szCs w:val="24"/>
        </w:rPr>
        <w:t xml:space="preserve"> is an</w:t>
      </w:r>
      <w:r w:rsidR="0049431D" w:rsidRPr="0049431D">
        <w:rPr>
          <w:rFonts w:eastAsia="Batang" w:hint="eastAsia"/>
          <w:sz w:val="24"/>
          <w:szCs w:val="24"/>
        </w:rPr>
        <w:t xml:space="preserve"> updated </w:t>
      </w:r>
      <w:r>
        <w:rPr>
          <w:rFonts w:eastAsia="Batang"/>
          <w:sz w:val="24"/>
          <w:szCs w:val="24"/>
        </w:rPr>
        <w:t>version of</w:t>
      </w:r>
      <w:r w:rsidR="0049431D" w:rsidRPr="0049431D">
        <w:rPr>
          <w:rFonts w:eastAsia="Batang" w:hint="eastAsia"/>
          <w:sz w:val="24"/>
          <w:szCs w:val="24"/>
        </w:rPr>
        <w:t xml:space="preserve"> TR </w:t>
      </w:r>
      <w:r>
        <w:rPr>
          <w:rFonts w:eastAsia="Batang"/>
          <w:sz w:val="24"/>
          <w:szCs w:val="24"/>
        </w:rPr>
        <w:t>30.531</w:t>
      </w:r>
      <w:r w:rsidR="003F5300">
        <w:rPr>
          <w:rFonts w:eastAsia="Batang"/>
          <w:sz w:val="24"/>
          <w:szCs w:val="24"/>
        </w:rPr>
        <w:t xml:space="preserve">, </w:t>
      </w:r>
      <w:r w:rsidR="00A353F8" w:rsidRPr="00A353F8">
        <w:rPr>
          <w:rFonts w:eastAsia="Batang"/>
          <w:sz w:val="24"/>
          <w:szCs w:val="24"/>
        </w:rPr>
        <w:t>following RAN</w:t>
      </w:r>
      <w:r w:rsidR="00F8067D">
        <w:rPr>
          <w:rFonts w:eastAsia="Batang"/>
          <w:sz w:val="24"/>
          <w:szCs w:val="24"/>
        </w:rPr>
        <w:t>3</w:t>
      </w:r>
      <w:r w:rsidR="00D709D1">
        <w:rPr>
          <w:rFonts w:eastAsia="Batang"/>
          <w:sz w:val="24"/>
          <w:szCs w:val="24"/>
        </w:rPr>
        <w:t>#</w:t>
      </w:r>
      <w:r w:rsidR="00F8067D">
        <w:rPr>
          <w:rFonts w:eastAsia="Batang"/>
          <w:sz w:val="24"/>
          <w:szCs w:val="24"/>
        </w:rPr>
        <w:t>1</w:t>
      </w:r>
      <w:r w:rsidR="00931452">
        <w:rPr>
          <w:rFonts w:eastAsia="Batang"/>
          <w:sz w:val="24"/>
          <w:szCs w:val="24"/>
        </w:rPr>
        <w:t>2</w:t>
      </w:r>
      <w:r w:rsidR="00915647">
        <w:rPr>
          <w:rFonts w:eastAsia="Batang"/>
          <w:sz w:val="24"/>
          <w:szCs w:val="24"/>
        </w:rPr>
        <w:t>5</w:t>
      </w:r>
      <w:r w:rsidR="0049431D" w:rsidRPr="0049431D">
        <w:rPr>
          <w:noProof/>
          <w:sz w:val="24"/>
          <w:szCs w:val="24"/>
          <w:lang w:val="en-US"/>
        </w:rPr>
        <w:t>.</w:t>
      </w:r>
    </w:p>
    <w:p w14:paraId="3D53090D" w14:textId="77777777"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0D6101C8" w14:textId="6A4BB21E" w:rsidR="00F32D09" w:rsidRPr="00866D25" w:rsidRDefault="009F7E51" w:rsidP="00F32D09">
      <w:pPr>
        <w:pStyle w:val="BodyText"/>
        <w:rPr>
          <w:noProof/>
          <w:sz w:val="24"/>
        </w:rPr>
      </w:pPr>
      <w:r w:rsidRPr="00D857C9">
        <w:rPr>
          <w:noProof/>
          <w:sz w:val="24"/>
        </w:rPr>
        <w:t xml:space="preserve">- </w:t>
      </w:r>
      <w:r w:rsidR="00F32D09" w:rsidRPr="00D857C9">
        <w:rPr>
          <w:noProof/>
          <w:sz w:val="24"/>
        </w:rPr>
        <w:t>update WI/SI status</w:t>
      </w:r>
      <w:r w:rsidR="00D857C9" w:rsidRPr="00866D25">
        <w:rPr>
          <w:rFonts w:hint="eastAsia"/>
          <w:noProof/>
          <w:sz w:val="24"/>
        </w:rPr>
        <w:t>,</w:t>
      </w:r>
      <w:r w:rsidR="00915647">
        <w:rPr>
          <w:noProof/>
          <w:sz w:val="24"/>
        </w:rPr>
        <w:t xml:space="preserve"> marked two SIs closed, and added two new WIs</w:t>
      </w:r>
    </w:p>
    <w:p w14:paraId="0AB50869" w14:textId="56737BA3" w:rsidR="00626DBD" w:rsidRPr="00F32D09" w:rsidRDefault="009F7E51" w:rsidP="00866D25">
      <w:pPr>
        <w:pStyle w:val="BodyText"/>
        <w:rPr>
          <w:rFonts w:eastAsia="Malgun Gothic"/>
          <w:noProof/>
          <w:sz w:val="24"/>
          <w:lang w:eastAsia="ko-KR"/>
        </w:rPr>
      </w:pPr>
      <w:r>
        <w:rPr>
          <w:b/>
          <w:bCs/>
          <w:noProof/>
          <w:sz w:val="24"/>
        </w:rPr>
        <w:t>-</w:t>
      </w:r>
      <w:r w:rsidR="00F32D09" w:rsidRPr="00F32D09">
        <w:rPr>
          <w:noProof/>
          <w:sz w:val="24"/>
        </w:rPr>
        <w:t xml:space="preserve"> update meeting schedule</w:t>
      </w:r>
      <w:r w:rsidR="00915647">
        <w:rPr>
          <w:noProof/>
          <w:sz w:val="24"/>
        </w:rPr>
        <w:t xml:space="preserve"> particularly meeting places</w:t>
      </w:r>
    </w:p>
    <w:sectPr w:rsidR="00626DBD" w:rsidRPr="00F32D09">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A6D68B" w14:textId="77777777" w:rsidR="00CF48AE" w:rsidRDefault="00CF48AE" w:rsidP="00E111E0">
      <w:pPr>
        <w:spacing w:after="0"/>
      </w:pPr>
      <w:r>
        <w:separator/>
      </w:r>
    </w:p>
  </w:endnote>
  <w:endnote w:type="continuationSeparator" w:id="0">
    <w:p w14:paraId="262C07AD" w14:textId="77777777" w:rsidR="00CF48AE" w:rsidRDefault="00CF48AE"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5658E" w14:textId="77777777" w:rsidR="00CF48AE" w:rsidRDefault="00CF48AE" w:rsidP="00E111E0">
      <w:pPr>
        <w:spacing w:after="0"/>
      </w:pPr>
      <w:r>
        <w:separator/>
      </w:r>
    </w:p>
  </w:footnote>
  <w:footnote w:type="continuationSeparator" w:id="0">
    <w:p w14:paraId="59BAC033" w14:textId="77777777" w:rsidR="00CF48AE" w:rsidRDefault="00CF48AE"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21019"/>
    <w:rsid w:val="000231C2"/>
    <w:rsid w:val="00023DDD"/>
    <w:rsid w:val="00035F28"/>
    <w:rsid w:val="000566F0"/>
    <w:rsid w:val="0006133C"/>
    <w:rsid w:val="00073FCE"/>
    <w:rsid w:val="00091AED"/>
    <w:rsid w:val="000A4506"/>
    <w:rsid w:val="000A70BF"/>
    <w:rsid w:val="000D6563"/>
    <w:rsid w:val="000E4233"/>
    <w:rsid w:val="000F7ECB"/>
    <w:rsid w:val="0010618D"/>
    <w:rsid w:val="0011480C"/>
    <w:rsid w:val="001205FB"/>
    <w:rsid w:val="00124E15"/>
    <w:rsid w:val="00151ECD"/>
    <w:rsid w:val="001800AC"/>
    <w:rsid w:val="00193438"/>
    <w:rsid w:val="001B09EE"/>
    <w:rsid w:val="00201248"/>
    <w:rsid w:val="00201520"/>
    <w:rsid w:val="00207C27"/>
    <w:rsid w:val="00222D66"/>
    <w:rsid w:val="00242C28"/>
    <w:rsid w:val="00245DD1"/>
    <w:rsid w:val="00246C77"/>
    <w:rsid w:val="00253B93"/>
    <w:rsid w:val="00256928"/>
    <w:rsid w:val="00262317"/>
    <w:rsid w:val="00267722"/>
    <w:rsid w:val="00287201"/>
    <w:rsid w:val="002A4BBA"/>
    <w:rsid w:val="002B09A1"/>
    <w:rsid w:val="002B218C"/>
    <w:rsid w:val="003019F4"/>
    <w:rsid w:val="0031427D"/>
    <w:rsid w:val="00353B40"/>
    <w:rsid w:val="00377C7A"/>
    <w:rsid w:val="00383219"/>
    <w:rsid w:val="003845E7"/>
    <w:rsid w:val="00385614"/>
    <w:rsid w:val="00393B45"/>
    <w:rsid w:val="00395842"/>
    <w:rsid w:val="003A7983"/>
    <w:rsid w:val="003A7E9D"/>
    <w:rsid w:val="003B5C26"/>
    <w:rsid w:val="003C009D"/>
    <w:rsid w:val="003C72CA"/>
    <w:rsid w:val="003D0D16"/>
    <w:rsid w:val="003F29B7"/>
    <w:rsid w:val="003F5300"/>
    <w:rsid w:val="00431046"/>
    <w:rsid w:val="00446D1F"/>
    <w:rsid w:val="00446E17"/>
    <w:rsid w:val="0045428D"/>
    <w:rsid w:val="004735C1"/>
    <w:rsid w:val="004737BD"/>
    <w:rsid w:val="00484318"/>
    <w:rsid w:val="0049184A"/>
    <w:rsid w:val="00492C7E"/>
    <w:rsid w:val="00493598"/>
    <w:rsid w:val="004939DA"/>
    <w:rsid w:val="0049431D"/>
    <w:rsid w:val="004B098B"/>
    <w:rsid w:val="004B45C0"/>
    <w:rsid w:val="00517969"/>
    <w:rsid w:val="0053426C"/>
    <w:rsid w:val="00546262"/>
    <w:rsid w:val="00566E29"/>
    <w:rsid w:val="00572B76"/>
    <w:rsid w:val="00591914"/>
    <w:rsid w:val="005938A3"/>
    <w:rsid w:val="005946EA"/>
    <w:rsid w:val="00595B57"/>
    <w:rsid w:val="005C1DD1"/>
    <w:rsid w:val="005F2D6D"/>
    <w:rsid w:val="00614FA7"/>
    <w:rsid w:val="00625945"/>
    <w:rsid w:val="00626DBD"/>
    <w:rsid w:val="00642597"/>
    <w:rsid w:val="006529A5"/>
    <w:rsid w:val="00662AAA"/>
    <w:rsid w:val="00677B32"/>
    <w:rsid w:val="00684FF1"/>
    <w:rsid w:val="006871F9"/>
    <w:rsid w:val="0069204D"/>
    <w:rsid w:val="00695F87"/>
    <w:rsid w:val="006B673E"/>
    <w:rsid w:val="006B77AC"/>
    <w:rsid w:val="006D2E85"/>
    <w:rsid w:val="006E369F"/>
    <w:rsid w:val="006E3780"/>
    <w:rsid w:val="0070579A"/>
    <w:rsid w:val="00742B0B"/>
    <w:rsid w:val="007528DE"/>
    <w:rsid w:val="00762927"/>
    <w:rsid w:val="007A143B"/>
    <w:rsid w:val="007A63A3"/>
    <w:rsid w:val="00802062"/>
    <w:rsid w:val="00812AFB"/>
    <w:rsid w:val="00813EC8"/>
    <w:rsid w:val="00815929"/>
    <w:rsid w:val="008213C3"/>
    <w:rsid w:val="00852D61"/>
    <w:rsid w:val="00866D25"/>
    <w:rsid w:val="008F3AFC"/>
    <w:rsid w:val="009130F8"/>
    <w:rsid w:val="00915647"/>
    <w:rsid w:val="00923CAB"/>
    <w:rsid w:val="00931452"/>
    <w:rsid w:val="0094216F"/>
    <w:rsid w:val="00946514"/>
    <w:rsid w:val="00953B4C"/>
    <w:rsid w:val="00993586"/>
    <w:rsid w:val="009C058B"/>
    <w:rsid w:val="009D299D"/>
    <w:rsid w:val="009D7C23"/>
    <w:rsid w:val="009F47CB"/>
    <w:rsid w:val="009F50D3"/>
    <w:rsid w:val="009F7E51"/>
    <w:rsid w:val="00A32CB7"/>
    <w:rsid w:val="00A353F8"/>
    <w:rsid w:val="00A64A1A"/>
    <w:rsid w:val="00A74181"/>
    <w:rsid w:val="00A805CF"/>
    <w:rsid w:val="00AA771D"/>
    <w:rsid w:val="00AD54B4"/>
    <w:rsid w:val="00AE20C4"/>
    <w:rsid w:val="00B06E9E"/>
    <w:rsid w:val="00B16401"/>
    <w:rsid w:val="00B73785"/>
    <w:rsid w:val="00B73EA2"/>
    <w:rsid w:val="00B76705"/>
    <w:rsid w:val="00B7700E"/>
    <w:rsid w:val="00B87621"/>
    <w:rsid w:val="00BA65FD"/>
    <w:rsid w:val="00BB0ABD"/>
    <w:rsid w:val="00BE6764"/>
    <w:rsid w:val="00BF60CE"/>
    <w:rsid w:val="00BF7941"/>
    <w:rsid w:val="00C01A10"/>
    <w:rsid w:val="00C01C88"/>
    <w:rsid w:val="00C0642C"/>
    <w:rsid w:val="00C375A7"/>
    <w:rsid w:val="00C64FCA"/>
    <w:rsid w:val="00C75549"/>
    <w:rsid w:val="00C86AE8"/>
    <w:rsid w:val="00C914D9"/>
    <w:rsid w:val="00C943DD"/>
    <w:rsid w:val="00CA44DD"/>
    <w:rsid w:val="00CC2452"/>
    <w:rsid w:val="00CC358C"/>
    <w:rsid w:val="00CD58FC"/>
    <w:rsid w:val="00CF48AE"/>
    <w:rsid w:val="00D129D4"/>
    <w:rsid w:val="00D34A5C"/>
    <w:rsid w:val="00D40856"/>
    <w:rsid w:val="00D56252"/>
    <w:rsid w:val="00D626C7"/>
    <w:rsid w:val="00D709D1"/>
    <w:rsid w:val="00D73991"/>
    <w:rsid w:val="00D857C9"/>
    <w:rsid w:val="00DA1CF2"/>
    <w:rsid w:val="00DC278D"/>
    <w:rsid w:val="00DC2CC5"/>
    <w:rsid w:val="00DC55F2"/>
    <w:rsid w:val="00DE2BA9"/>
    <w:rsid w:val="00E01CDD"/>
    <w:rsid w:val="00E111E0"/>
    <w:rsid w:val="00E1650F"/>
    <w:rsid w:val="00E25D41"/>
    <w:rsid w:val="00E502C5"/>
    <w:rsid w:val="00E535BF"/>
    <w:rsid w:val="00E568CC"/>
    <w:rsid w:val="00E67553"/>
    <w:rsid w:val="00E83307"/>
    <w:rsid w:val="00F30218"/>
    <w:rsid w:val="00F32D09"/>
    <w:rsid w:val="00F371E7"/>
    <w:rsid w:val="00F56515"/>
    <w:rsid w:val="00F716DB"/>
    <w:rsid w:val="00F8067D"/>
    <w:rsid w:val="00F96BB8"/>
    <w:rsid w:val="00FA52B4"/>
    <w:rsid w:val="00FB78E0"/>
    <w:rsid w:val="00FC2B8D"/>
    <w:rsid w:val="00FC6FCB"/>
    <w:rsid w:val="00FD3670"/>
    <w:rsid w:val="00FE73D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77</Words>
  <Characters>445</Characters>
  <Application>Microsoft Office Word</Application>
  <DocSecurity>0</DocSecurity>
  <Lines>3</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5</cp:revision>
  <dcterms:created xsi:type="dcterms:W3CDTF">2024-08-18T20:59:00Z</dcterms:created>
  <dcterms:modified xsi:type="dcterms:W3CDTF">2024-10-02T08:45:00Z</dcterms:modified>
</cp:coreProperties>
</file>